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50" w:rsidRDefault="001C2F50">
      <w:pPr>
        <w:spacing w:line="588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C2F50" w:rsidRDefault="001C2F50">
      <w:pPr>
        <w:spacing w:line="588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博士（后）来（留）津专项资助</w:t>
      </w:r>
    </w:p>
    <w:p w:rsidR="001C2F50" w:rsidRDefault="001C2F50">
      <w:pPr>
        <w:spacing w:line="588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经费请款函</w:t>
      </w:r>
    </w:p>
    <w:p w:rsidR="001C2F50" w:rsidRDefault="001C2F50">
      <w:pPr>
        <w:spacing w:line="588" w:lineRule="exact"/>
        <w:rPr>
          <w:rFonts w:ascii="仿宋_GB2312" w:eastAsia="仿宋_GB2312"/>
          <w:sz w:val="32"/>
          <w:szCs w:val="32"/>
        </w:rPr>
      </w:pPr>
    </w:p>
    <w:p w:rsidR="001C2F50" w:rsidRDefault="001C2F50">
      <w:pPr>
        <w:spacing w:line="588" w:lineRule="exact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市引进人才综合服务中心：</w:t>
      </w:r>
    </w:p>
    <w:p w:rsidR="001C2F50" w:rsidRDefault="001C2F50" w:rsidP="0074468F">
      <w:pPr>
        <w:spacing w:line="588" w:lineRule="exact"/>
        <w:ind w:firstLineChars="200" w:firstLine="31680"/>
      </w:pPr>
      <w:r>
        <w:rPr>
          <w:rFonts w:ascii="仿宋_GB2312" w:eastAsia="仿宋_GB2312" w:hAnsi="仿宋_GB2312" w:hint="eastAsia"/>
          <w:sz w:val="32"/>
          <w:szCs w:val="32"/>
        </w:rPr>
        <w:t>我单位</w:t>
      </w:r>
      <w:r>
        <w:rPr>
          <w:rFonts w:ascii="仿宋_GB2312" w:eastAsia="仿宋_GB2312" w:hAnsi="仿宋_GB2312"/>
          <w:color w:val="FF0000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等</w:t>
      </w:r>
      <w:r>
        <w:rPr>
          <w:rFonts w:ascii="仿宋_GB2312" w:eastAsia="仿宋_GB2312"/>
          <w:color w:val="FF0000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 w:hAnsi="仿宋_GB2312" w:hint="eastAsia"/>
          <w:sz w:val="32"/>
          <w:szCs w:val="32"/>
        </w:rPr>
        <w:t>已获批</w:t>
      </w:r>
      <w:r>
        <w:rPr>
          <w:rFonts w:ascii="仿宋_GB2312" w:eastAsia="仿宋_GB2312" w:hAnsi="仿宋_GB2312"/>
          <w:sz w:val="32"/>
          <w:szCs w:val="32"/>
        </w:rPr>
        <w:t>2018</w:t>
      </w:r>
      <w:r>
        <w:rPr>
          <w:rFonts w:ascii="仿宋_GB2312" w:eastAsia="仿宋_GB2312" w:hAnsi="仿宋_GB2312" w:hint="eastAsia"/>
          <w:sz w:val="32"/>
          <w:szCs w:val="32"/>
        </w:rPr>
        <w:t>年第一批博士（后）来（留）津专项资助，</w:t>
      </w:r>
      <w:r>
        <w:rPr>
          <w:rFonts w:ascii="仿宋_GB2312" w:eastAsia="仿宋_GB2312" w:hint="eastAsia"/>
          <w:sz w:val="32"/>
          <w:szCs w:val="32"/>
        </w:rPr>
        <w:t>现申请划拨专项资助经费共计</w:t>
      </w:r>
      <w:r>
        <w:rPr>
          <w:rFonts w:ascii="仿宋_GB2312" w:eastAsia="仿宋_GB2312"/>
          <w:color w:val="FF0000"/>
          <w:sz w:val="32"/>
          <w:szCs w:val="32"/>
        </w:rPr>
        <w:t>XX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1C2F50" w:rsidRDefault="001C2F50" w:rsidP="0074468F">
      <w:pPr>
        <w:spacing w:line="588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专此致函，请予支持。</w:t>
      </w:r>
    </w:p>
    <w:p w:rsidR="001C2F50" w:rsidRDefault="001C2F50" w:rsidP="0074468F">
      <w:pPr>
        <w:spacing w:line="588" w:lineRule="exact"/>
        <w:ind w:firstLineChars="200" w:firstLine="3168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 w:rsidR="001C2F50" w:rsidRDefault="001C2F50" w:rsidP="0074468F">
      <w:pPr>
        <w:spacing w:line="588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用人单位账户户名：</w:t>
      </w:r>
    </w:p>
    <w:p w:rsidR="001C2F50" w:rsidRDefault="001C2F50" w:rsidP="0074468F">
      <w:pPr>
        <w:spacing w:line="588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开户行名称：</w:t>
      </w:r>
      <w:r>
        <w:rPr>
          <w:rFonts w:ascii="仿宋_GB2312" w:eastAsia="仿宋_GB2312"/>
          <w:sz w:val="32"/>
          <w:szCs w:val="32"/>
        </w:rPr>
        <w:t xml:space="preserve"> </w:t>
      </w:r>
    </w:p>
    <w:p w:rsidR="001C2F50" w:rsidRDefault="001C2F50" w:rsidP="0074468F">
      <w:pPr>
        <w:spacing w:line="588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账号：</w:t>
      </w:r>
    </w:p>
    <w:p w:rsidR="001C2F50" w:rsidRDefault="001C2F50" w:rsidP="0074468F">
      <w:pPr>
        <w:spacing w:line="588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  <w:r>
        <w:rPr>
          <w:rFonts w:ascii="仿宋_GB2312" w:eastAsia="仿宋_GB2312"/>
          <w:sz w:val="32"/>
          <w:szCs w:val="32"/>
        </w:rPr>
        <w:t xml:space="preserve">                  </w:t>
      </w:r>
      <w:r>
        <w:rPr>
          <w:rFonts w:ascii="仿宋_GB2312" w:eastAsia="仿宋_GB2312" w:hint="eastAsia"/>
          <w:sz w:val="32"/>
          <w:szCs w:val="32"/>
        </w:rPr>
        <w:t>联系电话：</w:t>
      </w:r>
    </w:p>
    <w:p w:rsidR="001C2F50" w:rsidRDefault="001C2F50" w:rsidP="0074468F">
      <w:pPr>
        <w:spacing w:line="588" w:lineRule="exact"/>
        <w:ind w:firstLineChars="2000" w:firstLine="31680"/>
        <w:rPr>
          <w:rFonts w:ascii="仿宋_GB2312" w:eastAsia="仿宋_GB2312"/>
          <w:sz w:val="32"/>
          <w:szCs w:val="32"/>
        </w:rPr>
      </w:pPr>
    </w:p>
    <w:p w:rsidR="001C2F50" w:rsidRDefault="001C2F50" w:rsidP="0074468F">
      <w:pPr>
        <w:spacing w:line="588" w:lineRule="exact"/>
        <w:ind w:firstLineChars="2000" w:firstLine="31680"/>
        <w:rPr>
          <w:rFonts w:ascii="仿宋_GB2312" w:eastAsia="仿宋_GB2312"/>
          <w:sz w:val="32"/>
          <w:szCs w:val="32"/>
        </w:rPr>
      </w:pPr>
    </w:p>
    <w:p w:rsidR="001C2F50" w:rsidRDefault="001C2F50" w:rsidP="0074468F">
      <w:pPr>
        <w:spacing w:line="588" w:lineRule="exact"/>
        <w:ind w:firstLineChars="2000" w:firstLine="31680"/>
        <w:rPr>
          <w:rFonts w:ascii="仿宋_GB2312" w:eastAsia="仿宋_GB2312"/>
          <w:sz w:val="32"/>
          <w:szCs w:val="32"/>
        </w:rPr>
      </w:pPr>
    </w:p>
    <w:p w:rsidR="001C2F50" w:rsidRDefault="001C2F50" w:rsidP="0074468F">
      <w:pPr>
        <w:spacing w:line="588" w:lineRule="exact"/>
        <w:ind w:firstLineChars="17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（用人单位盖章）</w:t>
      </w:r>
      <w:r>
        <w:rPr>
          <w:rFonts w:ascii="仿宋_GB2312" w:eastAsia="仿宋_GB2312"/>
          <w:sz w:val="32"/>
          <w:szCs w:val="32"/>
        </w:rPr>
        <w:t xml:space="preserve">                                                            </w:t>
      </w:r>
    </w:p>
    <w:p w:rsidR="001C2F50" w:rsidRDefault="001C2F50" w:rsidP="0074468F">
      <w:pPr>
        <w:spacing w:line="588" w:lineRule="exact"/>
        <w:ind w:leftChars="46" w:left="31680" w:hangingChars="20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C2F50" w:rsidRDefault="001C2F50">
      <w:pPr>
        <w:spacing w:line="680" w:lineRule="exact"/>
        <w:jc w:val="left"/>
        <w:rPr>
          <w:rFonts w:ascii="黑体" w:eastAsia="黑体" w:hAnsi="黑体"/>
          <w:sz w:val="32"/>
          <w:szCs w:val="32"/>
        </w:rPr>
      </w:pPr>
    </w:p>
    <w:p w:rsidR="001C2F50" w:rsidRDefault="001C2F50">
      <w:pPr>
        <w:spacing w:line="680" w:lineRule="exact"/>
        <w:jc w:val="left"/>
        <w:rPr>
          <w:rFonts w:ascii="黑体" w:eastAsia="黑体" w:hAnsi="黑体"/>
          <w:sz w:val="32"/>
          <w:szCs w:val="32"/>
        </w:rPr>
      </w:pPr>
    </w:p>
    <w:p w:rsidR="001C2F50" w:rsidRDefault="001C2F50">
      <w:pPr>
        <w:spacing w:line="588" w:lineRule="exact"/>
        <w:rPr>
          <w:rFonts w:ascii="仿宋_GB2312" w:eastAsia="仿宋_GB2312"/>
          <w:sz w:val="32"/>
          <w:szCs w:val="32"/>
        </w:rPr>
      </w:pPr>
    </w:p>
    <w:sectPr w:rsidR="001C2F50" w:rsidSect="004A2AEE">
      <w:footerReference w:type="even" r:id="rId6"/>
      <w:footerReference w:type="default" r:id="rId7"/>
      <w:pgSz w:w="11906" w:h="16838"/>
      <w:pgMar w:top="2098" w:right="1474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F50" w:rsidRDefault="001C2F50" w:rsidP="004A2AEE">
      <w:r>
        <w:separator/>
      </w:r>
    </w:p>
  </w:endnote>
  <w:endnote w:type="continuationSeparator" w:id="0">
    <w:p w:rsidR="001C2F50" w:rsidRDefault="001C2F50" w:rsidP="004A2A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ang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F50" w:rsidRDefault="001C2F5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C2F50" w:rsidRDefault="001C2F50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F50" w:rsidRDefault="001C2F50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F50" w:rsidRDefault="001C2F50" w:rsidP="004A2AEE">
      <w:r>
        <w:separator/>
      </w:r>
    </w:p>
  </w:footnote>
  <w:footnote w:type="continuationSeparator" w:id="0">
    <w:p w:rsidR="001C2F50" w:rsidRDefault="001C2F50" w:rsidP="004A2AE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0BDC"/>
    <w:rsid w:val="00004A2A"/>
    <w:rsid w:val="00014DBC"/>
    <w:rsid w:val="000447C0"/>
    <w:rsid w:val="00056E3B"/>
    <w:rsid w:val="00063164"/>
    <w:rsid w:val="00067B20"/>
    <w:rsid w:val="000877B0"/>
    <w:rsid w:val="000A44BF"/>
    <w:rsid w:val="000A7AD4"/>
    <w:rsid w:val="000D0717"/>
    <w:rsid w:val="000D4F53"/>
    <w:rsid w:val="000E071B"/>
    <w:rsid w:val="000F3870"/>
    <w:rsid w:val="00120125"/>
    <w:rsid w:val="001526CC"/>
    <w:rsid w:val="00154FF0"/>
    <w:rsid w:val="00156E56"/>
    <w:rsid w:val="00167F1C"/>
    <w:rsid w:val="00171D35"/>
    <w:rsid w:val="001A4171"/>
    <w:rsid w:val="001C2F50"/>
    <w:rsid w:val="001E68E7"/>
    <w:rsid w:val="001F1C00"/>
    <w:rsid w:val="0022755D"/>
    <w:rsid w:val="00233E93"/>
    <w:rsid w:val="00273AAC"/>
    <w:rsid w:val="002845DC"/>
    <w:rsid w:val="00297BB3"/>
    <w:rsid w:val="002B5FC6"/>
    <w:rsid w:val="002C20B5"/>
    <w:rsid w:val="002E0572"/>
    <w:rsid w:val="002E3A88"/>
    <w:rsid w:val="002F3F5E"/>
    <w:rsid w:val="002F4A77"/>
    <w:rsid w:val="003239EC"/>
    <w:rsid w:val="0035065B"/>
    <w:rsid w:val="00352BB0"/>
    <w:rsid w:val="00372EAE"/>
    <w:rsid w:val="003748AC"/>
    <w:rsid w:val="0038210D"/>
    <w:rsid w:val="003B664C"/>
    <w:rsid w:val="003D2129"/>
    <w:rsid w:val="003F0BDC"/>
    <w:rsid w:val="004175C9"/>
    <w:rsid w:val="00436AB4"/>
    <w:rsid w:val="00447DE3"/>
    <w:rsid w:val="00463A36"/>
    <w:rsid w:val="00467C54"/>
    <w:rsid w:val="0047103D"/>
    <w:rsid w:val="00476753"/>
    <w:rsid w:val="00480643"/>
    <w:rsid w:val="004A2AEE"/>
    <w:rsid w:val="004A6386"/>
    <w:rsid w:val="004D2137"/>
    <w:rsid w:val="004E27B7"/>
    <w:rsid w:val="004E7AF1"/>
    <w:rsid w:val="00511084"/>
    <w:rsid w:val="00514A2E"/>
    <w:rsid w:val="00533711"/>
    <w:rsid w:val="00534745"/>
    <w:rsid w:val="00542C72"/>
    <w:rsid w:val="00561774"/>
    <w:rsid w:val="0059190B"/>
    <w:rsid w:val="005E1EE0"/>
    <w:rsid w:val="005F0C02"/>
    <w:rsid w:val="005F7A8D"/>
    <w:rsid w:val="00635DBB"/>
    <w:rsid w:val="00637666"/>
    <w:rsid w:val="006377E3"/>
    <w:rsid w:val="00653E0B"/>
    <w:rsid w:val="006723E7"/>
    <w:rsid w:val="00694C96"/>
    <w:rsid w:val="00695D7D"/>
    <w:rsid w:val="00697FE6"/>
    <w:rsid w:val="006A45B2"/>
    <w:rsid w:val="006B7020"/>
    <w:rsid w:val="006C641B"/>
    <w:rsid w:val="00721861"/>
    <w:rsid w:val="007219C3"/>
    <w:rsid w:val="00730849"/>
    <w:rsid w:val="00743404"/>
    <w:rsid w:val="0074468F"/>
    <w:rsid w:val="00754A4A"/>
    <w:rsid w:val="00756BB9"/>
    <w:rsid w:val="00766010"/>
    <w:rsid w:val="00783D22"/>
    <w:rsid w:val="007A4114"/>
    <w:rsid w:val="007D0CBF"/>
    <w:rsid w:val="007D1352"/>
    <w:rsid w:val="00821C40"/>
    <w:rsid w:val="00885805"/>
    <w:rsid w:val="00896547"/>
    <w:rsid w:val="008B3D73"/>
    <w:rsid w:val="008C4EA6"/>
    <w:rsid w:val="008D48F3"/>
    <w:rsid w:val="008E484C"/>
    <w:rsid w:val="008E7DD9"/>
    <w:rsid w:val="008F2132"/>
    <w:rsid w:val="008F2ADA"/>
    <w:rsid w:val="00927E67"/>
    <w:rsid w:val="00935249"/>
    <w:rsid w:val="00957353"/>
    <w:rsid w:val="00957982"/>
    <w:rsid w:val="00981F6C"/>
    <w:rsid w:val="00990274"/>
    <w:rsid w:val="009958F0"/>
    <w:rsid w:val="009B1039"/>
    <w:rsid w:val="009D3C84"/>
    <w:rsid w:val="009F3415"/>
    <w:rsid w:val="00A01149"/>
    <w:rsid w:val="00A01B53"/>
    <w:rsid w:val="00A24FD1"/>
    <w:rsid w:val="00A339C8"/>
    <w:rsid w:val="00A44B58"/>
    <w:rsid w:val="00A76EA1"/>
    <w:rsid w:val="00AA0312"/>
    <w:rsid w:val="00AB099A"/>
    <w:rsid w:val="00AC36C9"/>
    <w:rsid w:val="00AC68E7"/>
    <w:rsid w:val="00AE3C07"/>
    <w:rsid w:val="00AF0F14"/>
    <w:rsid w:val="00AF2B90"/>
    <w:rsid w:val="00B14362"/>
    <w:rsid w:val="00B34BBE"/>
    <w:rsid w:val="00B42640"/>
    <w:rsid w:val="00B53523"/>
    <w:rsid w:val="00B53C37"/>
    <w:rsid w:val="00B5432D"/>
    <w:rsid w:val="00B7313E"/>
    <w:rsid w:val="00B80532"/>
    <w:rsid w:val="00BA79AC"/>
    <w:rsid w:val="00BB23AE"/>
    <w:rsid w:val="00BB700D"/>
    <w:rsid w:val="00BE0092"/>
    <w:rsid w:val="00BF473C"/>
    <w:rsid w:val="00BF4D6F"/>
    <w:rsid w:val="00C0558A"/>
    <w:rsid w:val="00C20187"/>
    <w:rsid w:val="00C20E0B"/>
    <w:rsid w:val="00C32DA4"/>
    <w:rsid w:val="00C34C0B"/>
    <w:rsid w:val="00C374D1"/>
    <w:rsid w:val="00C41E87"/>
    <w:rsid w:val="00C55185"/>
    <w:rsid w:val="00C56974"/>
    <w:rsid w:val="00C80C4B"/>
    <w:rsid w:val="00CD3D24"/>
    <w:rsid w:val="00CE2EF4"/>
    <w:rsid w:val="00CF3CDE"/>
    <w:rsid w:val="00D15C97"/>
    <w:rsid w:val="00D1644B"/>
    <w:rsid w:val="00D224A2"/>
    <w:rsid w:val="00D51514"/>
    <w:rsid w:val="00D55F98"/>
    <w:rsid w:val="00D57199"/>
    <w:rsid w:val="00D70011"/>
    <w:rsid w:val="00D71D2E"/>
    <w:rsid w:val="00D81884"/>
    <w:rsid w:val="00D85B3B"/>
    <w:rsid w:val="00D85BD0"/>
    <w:rsid w:val="00D97787"/>
    <w:rsid w:val="00DB1807"/>
    <w:rsid w:val="00DB5A57"/>
    <w:rsid w:val="00DD0370"/>
    <w:rsid w:val="00DD36FB"/>
    <w:rsid w:val="00DD5570"/>
    <w:rsid w:val="00DF2407"/>
    <w:rsid w:val="00E02AF4"/>
    <w:rsid w:val="00E070E5"/>
    <w:rsid w:val="00E36600"/>
    <w:rsid w:val="00E47CEC"/>
    <w:rsid w:val="00E56AE2"/>
    <w:rsid w:val="00E62A4A"/>
    <w:rsid w:val="00E672E9"/>
    <w:rsid w:val="00E93898"/>
    <w:rsid w:val="00EA55BA"/>
    <w:rsid w:val="00EC5376"/>
    <w:rsid w:val="00ED6652"/>
    <w:rsid w:val="00EE6D18"/>
    <w:rsid w:val="00EF187A"/>
    <w:rsid w:val="00F355BF"/>
    <w:rsid w:val="00F414DE"/>
    <w:rsid w:val="00F57100"/>
    <w:rsid w:val="00F603A0"/>
    <w:rsid w:val="00F60D89"/>
    <w:rsid w:val="00F6388A"/>
    <w:rsid w:val="00F651B0"/>
    <w:rsid w:val="00F873B8"/>
    <w:rsid w:val="00F93920"/>
    <w:rsid w:val="00F95A67"/>
    <w:rsid w:val="00FA15B8"/>
    <w:rsid w:val="00FC43AB"/>
    <w:rsid w:val="00FD6FFE"/>
    <w:rsid w:val="00FF3FAF"/>
    <w:rsid w:val="0664461F"/>
    <w:rsid w:val="1C1E6067"/>
    <w:rsid w:val="27427BAB"/>
    <w:rsid w:val="3317499B"/>
    <w:rsid w:val="398036FB"/>
    <w:rsid w:val="3F9E4D67"/>
    <w:rsid w:val="46BD080C"/>
    <w:rsid w:val="55740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locked="1"/>
    <w:lsdException w:name="footer" w:locked="1"/>
    <w:lsdException w:name="index heading" w:semiHidden="1" w:uiPriority="99" w:unhideWhenUsed="1"/>
    <w:lsdException w:name="caption" w:locked="1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lock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locked="1" w:qFormat="1"/>
    <w:lsdException w:name="Closing" w:semiHidden="1" w:uiPriority="99" w:unhideWhenUsed="1"/>
    <w:lsdException w:name="Signature" w:semiHidden="1" w:uiPriority="99" w:unhideWhenUsed="1"/>
    <w:lsdException w:name="Default Paragraph Font" w:locked="1"/>
    <w:lsdException w:name="Body Text" w:locked="1"/>
    <w:lsdException w:name="Body Text Indent" w:lock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locked="1" w:qFormat="1"/>
    <w:lsdException w:name="Salutation" w:semiHidden="1" w:uiPriority="99" w:unhideWhenUsed="1"/>
    <w:lsdException w:name="Date" w:lock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locked="1"/>
    <w:lsdException w:name="HTML Bottom of Form" w:lock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locked="1"/>
    <w:lsdException w:name="Normal Table" w:locked="1"/>
    <w:lsdException w:name="annotation subject" w:semiHidden="1" w:uiPriority="99" w:unhideWhenUs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AEE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A2AEE"/>
    <w:pPr>
      <w:jc w:val="center"/>
    </w:pPr>
    <w:rPr>
      <w:sz w:val="4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23388"/>
    <w:rPr>
      <w:szCs w:val="20"/>
    </w:rPr>
  </w:style>
  <w:style w:type="paragraph" w:styleId="BodyTextIndent">
    <w:name w:val="Body Text Indent"/>
    <w:basedOn w:val="Normal"/>
    <w:link w:val="BodyTextIndentChar"/>
    <w:uiPriority w:val="99"/>
    <w:rsid w:val="004A2AEE"/>
    <w:pPr>
      <w:ind w:firstLine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23388"/>
    <w:rPr>
      <w:szCs w:val="20"/>
    </w:rPr>
  </w:style>
  <w:style w:type="paragraph" w:styleId="Date">
    <w:name w:val="Date"/>
    <w:basedOn w:val="Normal"/>
    <w:next w:val="Normal"/>
    <w:link w:val="DateChar"/>
    <w:uiPriority w:val="99"/>
    <w:rsid w:val="004A2AEE"/>
    <w:rPr>
      <w:rFonts w:ascii="仿宋_GB2312" w:eastAsia="仿宋_GB2312"/>
      <w:sz w:val="32"/>
    </w:rPr>
  </w:style>
  <w:style w:type="character" w:customStyle="1" w:styleId="DateChar">
    <w:name w:val="Date Char"/>
    <w:basedOn w:val="DefaultParagraphFont"/>
    <w:link w:val="Date"/>
    <w:uiPriority w:val="99"/>
    <w:semiHidden/>
    <w:rsid w:val="00023388"/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4A2AE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3388"/>
    <w:rPr>
      <w:sz w:val="0"/>
      <w:szCs w:val="0"/>
    </w:rPr>
  </w:style>
  <w:style w:type="paragraph" w:styleId="Footer">
    <w:name w:val="footer"/>
    <w:basedOn w:val="Normal"/>
    <w:link w:val="FooterChar"/>
    <w:uiPriority w:val="99"/>
    <w:rsid w:val="004A2A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23388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4A2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023388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4A2AEE"/>
    <w:rPr>
      <w:rFonts w:cs="Times New Roman"/>
    </w:rPr>
  </w:style>
  <w:style w:type="table" w:styleId="TableGrid">
    <w:name w:val="Table Grid"/>
    <w:basedOn w:val="TableNormal"/>
    <w:uiPriority w:val="99"/>
    <w:rsid w:val="004A2AE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">
    <w:name w:val="Char Char1"/>
    <w:basedOn w:val="Normal"/>
    <w:uiPriority w:val="99"/>
    <w:rsid w:val="004A2AEE"/>
    <w:pPr>
      <w:widowControl/>
      <w:spacing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paragraph" w:styleId="ListParagraph">
    <w:name w:val="List Paragraph"/>
    <w:basedOn w:val="Normal"/>
    <w:uiPriority w:val="99"/>
    <w:qFormat/>
    <w:rsid w:val="004A2AE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1</Pages>
  <Words>41</Words>
  <Characters>235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塘计[2004]1号</dc:title>
  <dc:subject/>
  <dc:creator>linhong</dc:creator>
  <cp:keywords/>
  <dc:description/>
  <cp:lastModifiedBy>专业技术人员管理处</cp:lastModifiedBy>
  <cp:revision>112</cp:revision>
  <cp:lastPrinted>2018-08-15T01:54:00Z</cp:lastPrinted>
  <dcterms:created xsi:type="dcterms:W3CDTF">2016-05-24T02:20:00Z</dcterms:created>
  <dcterms:modified xsi:type="dcterms:W3CDTF">2018-08-24T06:56:00Z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